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00326790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POST/DYS/OZ/GZ/0</w:t>
      </w:r>
      <w:r w:rsidR="00AD3C7A">
        <w:rPr>
          <w:rFonts w:ascii="Verdana" w:hAnsi="Verdana" w:cstheme="minorHAnsi"/>
          <w:b/>
          <w:szCs w:val="18"/>
          <w:lang w:eastAsia="pl-PL"/>
        </w:rPr>
        <w:t>1179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/2026</w:t>
      </w:r>
      <w:r w:rsidR="00323954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AD3C7A" w:rsidRPr="00AD3C7A">
        <w:rPr>
          <w:b/>
          <w:bCs/>
          <w:szCs w:val="18"/>
        </w:rPr>
        <w:t>Przyłączenie 2 podmiotów na terenie RE Jarosław i RE Chełm (Munina, Chełm), realizowane w systemie „zaprojektuj i zbuduj”</w:t>
      </w:r>
      <w:r w:rsidR="0032395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EE4E639" w:rsidR="00347E8D" w:rsidRPr="006B2C28" w:rsidRDefault="00323954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AD3C7A">
            <w:rPr>
              <w:rFonts w:asciiTheme="majorHAnsi" w:hAnsiTheme="majorHAnsi"/>
              <w:color w:val="000000" w:themeColor="text1"/>
              <w:sz w:val="14"/>
              <w:szCs w:val="18"/>
            </w:rPr>
            <w:t>1179</w:t>
          </w: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4779"/>
    <w:rsid w:val="001F737A"/>
    <w:rsid w:val="0020137A"/>
    <w:rsid w:val="002067F1"/>
    <w:rsid w:val="00224257"/>
    <w:rsid w:val="00240ACD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4B1B"/>
    <w:rsid w:val="00303C67"/>
    <w:rsid w:val="003047CB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3C7A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4</cp:revision>
  <cp:lastPrinted>2024-07-15T11:21:00Z</cp:lastPrinted>
  <dcterms:created xsi:type="dcterms:W3CDTF">2026-03-20T06:40:00Z</dcterms:created>
  <dcterms:modified xsi:type="dcterms:W3CDTF">2026-04-03T08:22:00Z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